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698" w:rsidRPr="006724D2" w:rsidRDefault="0073704D" w:rsidP="00133698">
      <w:pPr>
        <w:pStyle w:val="1"/>
        <w:ind w:left="5387"/>
        <w:jc w:val="right"/>
        <w:rPr>
          <w:b w:val="0"/>
          <w:bCs/>
          <w:iCs w:val="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2776855</wp:posOffset>
                </wp:positionH>
                <wp:positionV relativeFrom="paragraph">
                  <wp:posOffset>-358775</wp:posOffset>
                </wp:positionV>
                <wp:extent cx="591185" cy="744220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18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5783" w:rsidRDefault="00455783" w:rsidP="00BA787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88723" cy="652860"/>
                                  <wp:effectExtent l="19050" t="0" r="0" b="0"/>
                                  <wp:docPr id="1" name="Рисунок 1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4806" cy="6630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18.65pt;margin-top:-28.25pt;width:46.55pt;height:58.6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" filled="f" stroked="f">
                <v:textbox style="mso-fit-shape-to-text:t">
                  <w:txbxContent>
                    <w:p w:rsidR="00455783" w:rsidRDefault="00455783" w:rsidP="00BA7870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88723" cy="652860"/>
                            <wp:effectExtent l="19050" t="0" r="0" b="0"/>
                            <wp:docPr id="1" name="Рисунок 1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4806" cy="6630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724D2">
        <w:rPr>
          <w:b w:val="0"/>
          <w:bCs/>
          <w:iCs w:val="0"/>
        </w:rPr>
        <w:t xml:space="preserve">   </w:t>
      </w:r>
    </w:p>
    <w:p w:rsidR="00133698" w:rsidRPr="00CB0C59" w:rsidRDefault="00133698" w:rsidP="00133698">
      <w:pPr>
        <w:pStyle w:val="1"/>
        <w:ind w:left="5387"/>
        <w:jc w:val="left"/>
        <w:rPr>
          <w:bCs/>
          <w:iCs w:val="0"/>
          <w:sz w:val="24"/>
        </w:rPr>
      </w:pPr>
    </w:p>
    <w:p w:rsidR="00133698" w:rsidRPr="006A004F" w:rsidRDefault="00133698" w:rsidP="00133698">
      <w:pPr>
        <w:jc w:val="center"/>
        <w:rPr>
          <w:b/>
          <w:sz w:val="24"/>
          <w:szCs w:val="24"/>
        </w:rPr>
      </w:pPr>
    </w:p>
    <w:p w:rsidR="00CB55B0" w:rsidRPr="006A004F" w:rsidRDefault="00CB55B0" w:rsidP="00CB55B0">
      <w:pPr>
        <w:jc w:val="center"/>
        <w:rPr>
          <w:rFonts w:ascii="Liberation Serif" w:hAnsi="Liberation Serif"/>
          <w:b/>
          <w:sz w:val="24"/>
          <w:szCs w:val="24"/>
        </w:rPr>
      </w:pPr>
      <w:r w:rsidRPr="006A004F">
        <w:rPr>
          <w:rFonts w:ascii="Liberation Serif" w:hAnsi="Liberation Serif"/>
          <w:b/>
          <w:sz w:val="24"/>
          <w:szCs w:val="24"/>
        </w:rPr>
        <w:t>СВЕРДЛОВСКАЯ ОБЛАСТЬ</w:t>
      </w:r>
    </w:p>
    <w:p w:rsidR="00CB55B0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ОТРАСЛЕВОЙ ОРГАН </w:t>
      </w:r>
      <w:r w:rsidRPr="006A004F">
        <w:rPr>
          <w:rFonts w:ascii="Liberation Serif" w:hAnsi="Liberation Serif"/>
          <w:b/>
          <w:sz w:val="24"/>
          <w:szCs w:val="24"/>
        </w:rPr>
        <w:t xml:space="preserve">АДМИНИСТРАЦИЯ </w:t>
      </w:r>
    </w:p>
    <w:p w:rsidR="00CB55B0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 w:rsidRPr="006A004F">
        <w:rPr>
          <w:rFonts w:ascii="Liberation Serif" w:hAnsi="Liberation Serif"/>
          <w:b/>
          <w:sz w:val="24"/>
          <w:szCs w:val="24"/>
        </w:rPr>
        <w:t>КАМЕНСК-УРАЛЬСКОГО ГОРОДСКОГО ОКРУГА</w:t>
      </w:r>
      <w:r>
        <w:rPr>
          <w:rFonts w:ascii="Liberation Serif" w:hAnsi="Liberation Serif"/>
          <w:b/>
          <w:sz w:val="24"/>
          <w:szCs w:val="24"/>
        </w:rPr>
        <w:t xml:space="preserve"> </w:t>
      </w:r>
    </w:p>
    <w:p w:rsidR="00CB55B0" w:rsidRPr="006A004F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ПО ЖИЛИЩНОМУ ХОЗЯЙСТВУ</w:t>
      </w:r>
    </w:p>
    <w:p w:rsidR="00CB55B0" w:rsidRPr="00C86594" w:rsidRDefault="00CB55B0" w:rsidP="00CB55B0">
      <w:pPr>
        <w:spacing w:before="40" w:line="233" w:lineRule="auto"/>
        <w:jc w:val="center"/>
        <w:rPr>
          <w:rFonts w:ascii="Liberation Serif" w:hAnsi="Liberation Serif"/>
          <w:b/>
          <w:spacing w:val="50"/>
          <w:sz w:val="32"/>
        </w:rPr>
      </w:pPr>
      <w:r>
        <w:rPr>
          <w:rFonts w:ascii="Liberation Serif" w:hAnsi="Liberation Serif"/>
          <w:b/>
          <w:spacing w:val="50"/>
          <w:sz w:val="32"/>
        </w:rPr>
        <w:t>ПРИКАЗ</w:t>
      </w:r>
    </w:p>
    <w:p w:rsidR="00133698" w:rsidRPr="00CB55B0" w:rsidRDefault="0073704D" w:rsidP="00CB55B0">
      <w:pPr>
        <w:spacing w:before="400"/>
        <w:rPr>
          <w:rFonts w:ascii="Liberation Serif" w:hAnsi="Liberation Serif"/>
          <w:sz w:val="24"/>
        </w:rPr>
      </w:pPr>
      <w:r>
        <w:rPr>
          <w:rFonts w:ascii="Liberation Serif" w:hAnsi="Liberation Serif"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245860" cy="0"/>
                <wp:effectExtent l="0" t="19050" r="21590" b="3810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9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    <v:stroke linestyle="thinThick"/>
              </v:line>
            </w:pict>
          </mc:Fallback>
        </mc:AlternateContent>
      </w:r>
      <w:r w:rsidR="00CB55B0" w:rsidRPr="00C86594">
        <w:rPr>
          <w:rFonts w:ascii="Liberation Serif" w:hAnsi="Liberation Serif"/>
          <w:sz w:val="24"/>
        </w:rPr>
        <w:t xml:space="preserve">от </w:t>
      </w:r>
      <w:r w:rsidR="003F7C40">
        <w:rPr>
          <w:rFonts w:ascii="Liberation Serif" w:hAnsi="Liberation Serif"/>
          <w:sz w:val="24"/>
        </w:rPr>
        <w:t>________________</w:t>
      </w:r>
      <w:r w:rsidR="00CB55B0" w:rsidRPr="00C86594">
        <w:rPr>
          <w:rFonts w:ascii="Liberation Serif" w:hAnsi="Liberation Serif"/>
          <w:sz w:val="24"/>
        </w:rPr>
        <w:t xml:space="preserve"> № </w:t>
      </w:r>
      <w:r w:rsidR="003F7C40">
        <w:rPr>
          <w:rFonts w:ascii="Liberation Serif" w:hAnsi="Liberation Serif"/>
          <w:sz w:val="24"/>
        </w:rPr>
        <w:t>______</w:t>
      </w:r>
    </w:p>
    <w:p w:rsidR="00E16AC7" w:rsidRPr="00C86594" w:rsidRDefault="00E16AC7" w:rsidP="00133698">
      <w:pPr>
        <w:rPr>
          <w:rFonts w:ascii="Liberation Serif" w:hAnsi="Liberation Serif"/>
          <w:sz w:val="28"/>
          <w:szCs w:val="28"/>
        </w:rPr>
      </w:pPr>
    </w:p>
    <w:p w:rsidR="00D2565C" w:rsidRDefault="00F93BCA" w:rsidP="00CB55B0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Об утверждении В</w:t>
      </w:r>
      <w:r w:rsidR="007534A5" w:rsidRPr="007534A5">
        <w:rPr>
          <w:rFonts w:ascii="Liberation Serif" w:hAnsi="Liberation Serif" w:cs="Liberation Serif"/>
          <w:sz w:val="28"/>
          <w:szCs w:val="28"/>
        </w:rPr>
        <w:t>едомственного перечня отдельных видов</w:t>
      </w:r>
      <w:r w:rsidR="007534A5">
        <w:rPr>
          <w:rFonts w:ascii="Liberation Serif" w:hAnsi="Liberation Serif" w:cs="Liberation Serif"/>
          <w:sz w:val="28"/>
          <w:szCs w:val="28"/>
        </w:rPr>
        <w:t xml:space="preserve"> т</w:t>
      </w:r>
      <w:r w:rsidR="007534A5" w:rsidRPr="007534A5">
        <w:rPr>
          <w:rFonts w:ascii="Liberation Serif" w:hAnsi="Liberation Serif" w:cs="Liberation Serif"/>
          <w:sz w:val="28"/>
          <w:szCs w:val="28"/>
        </w:rPr>
        <w:t>овар</w:t>
      </w:r>
      <w:r w:rsidR="00D2565C">
        <w:rPr>
          <w:rFonts w:ascii="Liberation Serif" w:hAnsi="Liberation Serif" w:cs="Liberation Serif"/>
          <w:sz w:val="28"/>
          <w:szCs w:val="28"/>
        </w:rPr>
        <w:t>ов, работ,</w:t>
      </w:r>
    </w:p>
    <w:p w:rsidR="00F6408F" w:rsidRDefault="007534A5" w:rsidP="00CB55B0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 w:rsidRPr="007534A5">
        <w:rPr>
          <w:rFonts w:ascii="Liberation Serif" w:hAnsi="Liberation Serif" w:cs="Liberation Serif"/>
          <w:sz w:val="28"/>
          <w:szCs w:val="28"/>
        </w:rPr>
        <w:t>услуг, их потребительских свойств</w:t>
      </w:r>
      <w:r w:rsidR="00176E94">
        <w:rPr>
          <w:rFonts w:ascii="Liberation Serif" w:hAnsi="Liberation Serif" w:cs="Liberation Serif"/>
          <w:sz w:val="28"/>
          <w:szCs w:val="28"/>
        </w:rPr>
        <w:t xml:space="preserve"> (в том числе качество)</w:t>
      </w:r>
      <w:r w:rsidRPr="007534A5">
        <w:rPr>
          <w:rFonts w:ascii="Liberation Serif" w:hAnsi="Liberation Serif" w:cs="Liberation Serif"/>
          <w:sz w:val="28"/>
          <w:szCs w:val="28"/>
        </w:rPr>
        <w:t xml:space="preserve"> и</w:t>
      </w:r>
      <w:r>
        <w:rPr>
          <w:rFonts w:ascii="Liberation Serif" w:hAnsi="Liberation Serif" w:cs="Liberation Serif"/>
          <w:sz w:val="28"/>
          <w:szCs w:val="28"/>
        </w:rPr>
        <w:t xml:space="preserve"> х</w:t>
      </w:r>
      <w:r w:rsidR="00F93BCA">
        <w:rPr>
          <w:rFonts w:ascii="Liberation Serif" w:hAnsi="Liberation Serif" w:cs="Liberation Serif"/>
          <w:sz w:val="28"/>
          <w:szCs w:val="28"/>
        </w:rPr>
        <w:t>арактеристик</w:t>
      </w:r>
      <w:r w:rsidR="00176E94">
        <w:rPr>
          <w:rFonts w:ascii="Liberation Serif" w:hAnsi="Liberation Serif" w:cs="Liberation Serif"/>
          <w:sz w:val="28"/>
          <w:szCs w:val="28"/>
        </w:rPr>
        <w:t xml:space="preserve"> (в том числе предельные цены товаров, работ, услуг) к ним</w:t>
      </w:r>
      <w:r w:rsidR="00F93BCA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6A004F" w:rsidRPr="007534A5" w:rsidRDefault="00176E94" w:rsidP="00F6408F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Отраслевого органа </w:t>
      </w:r>
      <w:r w:rsidR="00F93BCA">
        <w:rPr>
          <w:rFonts w:ascii="Liberation Serif" w:hAnsi="Liberation Serif" w:cs="Liberation Serif"/>
          <w:sz w:val="28"/>
          <w:szCs w:val="28"/>
        </w:rPr>
        <w:t>А</w:t>
      </w:r>
      <w:r w:rsidR="007534A5" w:rsidRPr="007534A5">
        <w:rPr>
          <w:rFonts w:ascii="Liberation Serif" w:hAnsi="Liberation Serif" w:cs="Liberation Serif"/>
          <w:sz w:val="28"/>
          <w:szCs w:val="28"/>
        </w:rPr>
        <w:t>дминистрации</w:t>
      </w:r>
      <w:r w:rsidR="00BB3E61">
        <w:rPr>
          <w:rFonts w:ascii="Liberation Serif" w:hAnsi="Liberation Serif" w:cs="Liberation Serif"/>
          <w:sz w:val="28"/>
          <w:szCs w:val="28"/>
        </w:rPr>
        <w:t xml:space="preserve"> </w:t>
      </w:r>
      <w:r w:rsidR="007534A5" w:rsidRPr="007534A5">
        <w:rPr>
          <w:rFonts w:ascii="Liberation Serif" w:hAnsi="Liberation Serif" w:cs="Liberation Serif"/>
          <w:sz w:val="28"/>
          <w:szCs w:val="28"/>
        </w:rPr>
        <w:t>Каменск-</w:t>
      </w:r>
      <w:r w:rsidR="00F93BCA">
        <w:rPr>
          <w:rFonts w:ascii="Liberation Serif" w:hAnsi="Liberation Serif" w:cs="Liberation Serif"/>
          <w:sz w:val="28"/>
          <w:szCs w:val="28"/>
        </w:rPr>
        <w:t>У</w:t>
      </w:r>
      <w:r w:rsidR="007534A5" w:rsidRPr="007534A5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CB55B0">
        <w:rPr>
          <w:rFonts w:ascii="Liberation Serif" w:hAnsi="Liberation Serif" w:cs="Liberation Serif"/>
          <w:sz w:val="28"/>
          <w:szCs w:val="28"/>
        </w:rPr>
        <w:t xml:space="preserve"> п</w:t>
      </w:r>
      <w:r w:rsidR="00E53FBC">
        <w:rPr>
          <w:rFonts w:ascii="Liberation Serif" w:hAnsi="Liberation Serif" w:cs="Liberation Serif"/>
          <w:sz w:val="28"/>
          <w:szCs w:val="28"/>
        </w:rPr>
        <w:t xml:space="preserve">о </w:t>
      </w:r>
      <w:r w:rsidR="00CB55B0">
        <w:rPr>
          <w:rFonts w:ascii="Liberation Serif" w:hAnsi="Liberation Serif" w:cs="Liberation Serif"/>
          <w:sz w:val="28"/>
          <w:szCs w:val="28"/>
        </w:rPr>
        <w:t>жилищному хозяйству</w:t>
      </w:r>
      <w:r w:rsidR="00CB55B0" w:rsidRPr="00CB55B0">
        <w:t xml:space="preserve"> </w:t>
      </w:r>
      <w:r w:rsidR="00CB55B0" w:rsidRPr="00CB55B0">
        <w:rPr>
          <w:rFonts w:ascii="Liberation Serif" w:hAnsi="Liberation Serif" w:cs="Liberation Serif"/>
          <w:sz w:val="28"/>
          <w:szCs w:val="28"/>
        </w:rPr>
        <w:t>и подве</w:t>
      </w:r>
      <w:r w:rsidR="00F6408F">
        <w:rPr>
          <w:rFonts w:ascii="Liberation Serif" w:hAnsi="Liberation Serif" w:cs="Liberation Serif"/>
          <w:sz w:val="28"/>
          <w:szCs w:val="28"/>
        </w:rPr>
        <w:t>домственному ему Муниципального казенного учреждения</w:t>
      </w:r>
      <w:r w:rsidR="00CB55B0" w:rsidRPr="00CB55B0">
        <w:rPr>
          <w:rFonts w:ascii="Liberation Serif" w:hAnsi="Liberation Serif" w:cs="Liberation Serif"/>
          <w:sz w:val="28"/>
          <w:szCs w:val="28"/>
        </w:rPr>
        <w:t xml:space="preserve"> «Расчетный цен</w:t>
      </w:r>
      <w:r w:rsidR="00CB55B0">
        <w:rPr>
          <w:rFonts w:ascii="Liberation Serif" w:hAnsi="Liberation Serif" w:cs="Liberation Serif"/>
          <w:sz w:val="28"/>
          <w:szCs w:val="28"/>
        </w:rPr>
        <w:t>тр города Каменска-Уральского»</w:t>
      </w:r>
    </w:p>
    <w:p w:rsidR="004F65D2" w:rsidRPr="007534A5" w:rsidRDefault="004F65D2" w:rsidP="004F65D2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76E94" w:rsidRPr="00C53741" w:rsidRDefault="00176E94" w:rsidP="00176E94">
      <w:pPr>
        <w:ind w:firstLine="708"/>
        <w:jc w:val="both"/>
        <w:rPr>
          <w:sz w:val="28"/>
          <w:szCs w:val="28"/>
        </w:rPr>
      </w:pPr>
      <w:proofErr w:type="gramStart"/>
      <w:r w:rsidRPr="003A7FE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A7FEA">
        <w:rPr>
          <w:sz w:val="28"/>
          <w:szCs w:val="28"/>
        </w:rPr>
        <w:t xml:space="preserve">соответствии с </w:t>
      </w:r>
      <w:r w:rsidRPr="00085D4A">
        <w:rPr>
          <w:sz w:val="28"/>
          <w:szCs w:val="28"/>
        </w:rPr>
        <w:t>Требовани</w:t>
      </w:r>
      <w:r>
        <w:rPr>
          <w:sz w:val="28"/>
          <w:szCs w:val="28"/>
        </w:rPr>
        <w:t>ями</w:t>
      </w:r>
      <w:r w:rsidRPr="00085D4A">
        <w:rPr>
          <w:sz w:val="28"/>
          <w:szCs w:val="28"/>
        </w:rPr>
        <w:t xml:space="preserve"> к порядку разработки, принятия, содержанию и обеспечению исполнения правовых актов</w:t>
      </w:r>
      <w:r>
        <w:rPr>
          <w:sz w:val="28"/>
          <w:szCs w:val="28"/>
        </w:rPr>
        <w:t xml:space="preserve"> о нормировании в сфере закупок </w:t>
      </w:r>
      <w:r w:rsidRPr="00085D4A">
        <w:rPr>
          <w:sz w:val="28"/>
          <w:szCs w:val="28"/>
        </w:rPr>
        <w:t>для обеспечения муниципальных нужд</w:t>
      </w:r>
      <w:r>
        <w:rPr>
          <w:sz w:val="28"/>
          <w:szCs w:val="28"/>
        </w:rPr>
        <w:t xml:space="preserve">, утвержденного постановлением </w:t>
      </w:r>
      <w:r w:rsidRPr="003A7FEA">
        <w:rPr>
          <w:sz w:val="28"/>
          <w:szCs w:val="28"/>
        </w:rPr>
        <w:t>Администрации г</w:t>
      </w:r>
      <w:r>
        <w:rPr>
          <w:sz w:val="28"/>
          <w:szCs w:val="28"/>
        </w:rPr>
        <w:t>орода</w:t>
      </w:r>
      <w:r w:rsidRPr="003A7FEA">
        <w:rPr>
          <w:sz w:val="28"/>
          <w:szCs w:val="28"/>
        </w:rPr>
        <w:t xml:space="preserve"> Каменска-Уральского</w:t>
      </w:r>
      <w:r w:rsidRPr="005C69B8">
        <w:rPr>
          <w:sz w:val="28"/>
          <w:szCs w:val="28"/>
        </w:rPr>
        <w:t xml:space="preserve"> </w:t>
      </w:r>
      <w:r w:rsidRPr="00085D4A">
        <w:rPr>
          <w:sz w:val="28"/>
          <w:szCs w:val="28"/>
        </w:rPr>
        <w:t xml:space="preserve">от 30.12.2015 </w:t>
      </w:r>
      <w:r>
        <w:rPr>
          <w:sz w:val="28"/>
          <w:szCs w:val="28"/>
        </w:rPr>
        <w:t xml:space="preserve">  №</w:t>
      </w:r>
      <w:r w:rsidRPr="00085D4A">
        <w:rPr>
          <w:sz w:val="28"/>
          <w:szCs w:val="28"/>
        </w:rPr>
        <w:t xml:space="preserve"> 1926</w:t>
      </w:r>
      <w:r>
        <w:rPr>
          <w:sz w:val="28"/>
          <w:szCs w:val="28"/>
        </w:rPr>
        <w:t xml:space="preserve"> (в ред. постановлений Администрации города Каменска-Уральского от 16.05.2016 № 680, от 28.12.2016 № 1682, от 06.07.2017 № 567, от 28.06.2019     № 534, от 29.08.2019  № 713</w:t>
      </w:r>
      <w:r w:rsidRPr="004360E8">
        <w:rPr>
          <w:sz w:val="28"/>
          <w:szCs w:val="28"/>
        </w:rPr>
        <w:t>,</w:t>
      </w:r>
      <w:r>
        <w:rPr>
          <w:sz w:val="28"/>
          <w:szCs w:val="28"/>
        </w:rPr>
        <w:t xml:space="preserve"> постановлений Администрации Каменск-Уральского городского округа от 07.10.2020 № 744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от 02.06.2021 № 447),</w:t>
      </w:r>
      <w:r w:rsidRPr="005C69B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A7FEA">
        <w:rPr>
          <w:sz w:val="28"/>
          <w:szCs w:val="28"/>
        </w:rPr>
        <w:t>равил</w:t>
      </w:r>
      <w:r>
        <w:rPr>
          <w:sz w:val="28"/>
          <w:szCs w:val="28"/>
        </w:rPr>
        <w:t>ами</w:t>
      </w:r>
      <w:r w:rsidRPr="003A7FEA">
        <w:rPr>
          <w:sz w:val="28"/>
          <w:szCs w:val="28"/>
        </w:rPr>
        <w:t xml:space="preserve"> определения требований к отдельным видам товаров, работ, услуг (в том числе</w:t>
      </w:r>
      <w:r>
        <w:rPr>
          <w:sz w:val="28"/>
          <w:szCs w:val="28"/>
        </w:rPr>
        <w:t xml:space="preserve"> </w:t>
      </w:r>
      <w:r w:rsidRPr="003A7FEA">
        <w:rPr>
          <w:sz w:val="28"/>
          <w:szCs w:val="28"/>
        </w:rPr>
        <w:t xml:space="preserve">их предельные цены), закупаемых органами местного самоуправления </w:t>
      </w:r>
      <w:r>
        <w:rPr>
          <w:sz w:val="28"/>
          <w:szCs w:val="28"/>
        </w:rPr>
        <w:t>Каменск-Уральского городского округа</w:t>
      </w:r>
      <w:r w:rsidRPr="003A7FEA">
        <w:rPr>
          <w:sz w:val="28"/>
          <w:szCs w:val="28"/>
        </w:rPr>
        <w:t>, отраслевыми, функциональными органами Администрации Каменск-Уральского</w:t>
      </w:r>
      <w:r>
        <w:rPr>
          <w:sz w:val="28"/>
          <w:szCs w:val="28"/>
        </w:rPr>
        <w:t xml:space="preserve"> городского округа</w:t>
      </w:r>
      <w:r w:rsidRPr="003A7FEA">
        <w:rPr>
          <w:sz w:val="28"/>
          <w:szCs w:val="28"/>
        </w:rPr>
        <w:t>,</w:t>
      </w:r>
      <w:r>
        <w:rPr>
          <w:sz w:val="28"/>
          <w:szCs w:val="28"/>
        </w:rPr>
        <w:t xml:space="preserve"> их территориальными органами, подведомственными </w:t>
      </w:r>
      <w:r w:rsidRPr="003A7FEA">
        <w:rPr>
          <w:sz w:val="28"/>
          <w:szCs w:val="28"/>
        </w:rPr>
        <w:t>им казенными учреждениями</w:t>
      </w:r>
      <w:r>
        <w:rPr>
          <w:sz w:val="28"/>
          <w:szCs w:val="28"/>
        </w:rPr>
        <w:t>,</w:t>
      </w:r>
      <w:r w:rsidRPr="003A7FEA">
        <w:rPr>
          <w:sz w:val="28"/>
          <w:szCs w:val="28"/>
        </w:rPr>
        <w:t xml:space="preserve"> бюджетными учреждениями</w:t>
      </w:r>
      <w:r>
        <w:rPr>
          <w:sz w:val="28"/>
          <w:szCs w:val="28"/>
        </w:rPr>
        <w:t xml:space="preserve"> и муниципальными унитарными предприятиями утвержденными п</w:t>
      </w:r>
      <w:r w:rsidRPr="003A7FEA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3A7FEA">
        <w:rPr>
          <w:sz w:val="28"/>
          <w:szCs w:val="28"/>
        </w:rPr>
        <w:t xml:space="preserve"> Администрации г</w:t>
      </w:r>
      <w:r>
        <w:rPr>
          <w:sz w:val="28"/>
          <w:szCs w:val="28"/>
        </w:rPr>
        <w:t>орода</w:t>
      </w:r>
      <w:r w:rsidRPr="003A7FEA">
        <w:rPr>
          <w:sz w:val="28"/>
          <w:szCs w:val="28"/>
        </w:rPr>
        <w:t xml:space="preserve"> Каменска-Уральского от 31.03.2016 № 423</w:t>
      </w:r>
      <w:r>
        <w:rPr>
          <w:sz w:val="28"/>
          <w:szCs w:val="28"/>
        </w:rPr>
        <w:t xml:space="preserve"> (в ред. постановлений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Администрации города Каменска-Уральского от 28.12.2016 № 1682, от 27.06.2018 № 566, от 29.10.2019 № 894, постановлений Администрации Каменск-Уральского городского округа от 13.11.2020 № 857, от 06.04.2021      № 266, от 03.06.2021 № 450)</w:t>
      </w:r>
      <w:proofErr w:type="gramEnd"/>
    </w:p>
    <w:p w:rsidR="006A004F" w:rsidRPr="007534A5" w:rsidRDefault="006A004F" w:rsidP="006A004F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534A5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7534A5" w:rsidRPr="009A0A20" w:rsidRDefault="007534A5" w:rsidP="009A0A2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A0A20">
        <w:rPr>
          <w:rFonts w:ascii="Liberation Serif" w:hAnsi="Liberation Serif" w:cs="Liberation Serif"/>
          <w:sz w:val="28"/>
          <w:szCs w:val="28"/>
        </w:rPr>
        <w:t xml:space="preserve">Утвердить Ведомственный перечень </w:t>
      </w:r>
      <w:r w:rsidR="002F24F1" w:rsidRPr="009A0A20">
        <w:rPr>
          <w:rFonts w:ascii="Liberation Serif" w:hAnsi="Liberation Serif" w:cs="Liberation Serif"/>
          <w:sz w:val="28"/>
          <w:szCs w:val="28"/>
        </w:rPr>
        <w:t>отдельных видов товаров, работ,</w:t>
      </w:r>
      <w:r w:rsidR="009A0A20">
        <w:rPr>
          <w:rFonts w:ascii="Liberation Serif" w:hAnsi="Liberation Serif" w:cs="Liberation Serif"/>
          <w:sz w:val="28"/>
          <w:szCs w:val="28"/>
        </w:rPr>
        <w:t xml:space="preserve"> </w:t>
      </w:r>
      <w:r w:rsidR="002F24F1" w:rsidRPr="009A0A20">
        <w:rPr>
          <w:rFonts w:ascii="Liberation Serif" w:hAnsi="Liberation Serif" w:cs="Liberation Serif"/>
          <w:sz w:val="28"/>
          <w:szCs w:val="28"/>
        </w:rPr>
        <w:t>услуг, их потребительских свойств (в том числе качество) и характеристик (в том числе предельные цен</w:t>
      </w:r>
      <w:r w:rsidR="00641948" w:rsidRPr="009A0A20">
        <w:rPr>
          <w:rFonts w:ascii="Liberation Serif" w:hAnsi="Liberation Serif" w:cs="Liberation Serif"/>
          <w:sz w:val="28"/>
          <w:szCs w:val="28"/>
        </w:rPr>
        <w:t xml:space="preserve">ы товаров, работ, услуг) к ним </w:t>
      </w:r>
      <w:r w:rsidR="002F24F1" w:rsidRPr="009A0A20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по </w:t>
      </w:r>
      <w:r w:rsidR="002F24F1" w:rsidRPr="009A0A20">
        <w:rPr>
          <w:rFonts w:ascii="Liberation Serif" w:hAnsi="Liberation Serif" w:cs="Liberation Serif"/>
          <w:sz w:val="28"/>
          <w:szCs w:val="28"/>
        </w:rPr>
        <w:lastRenderedPageBreak/>
        <w:t>жилищному хозяйству и подведомственному ему Муниципального казенного учреждения «Расчетный центр города Каменска-Уральского»</w:t>
      </w:r>
      <w:r w:rsidRPr="009A0A20">
        <w:rPr>
          <w:rFonts w:ascii="Liberation Serif" w:hAnsi="Liberation Serif" w:cs="Liberation Serif"/>
          <w:sz w:val="28"/>
          <w:szCs w:val="28"/>
        </w:rPr>
        <w:t xml:space="preserve"> (прилагается).</w:t>
      </w:r>
    </w:p>
    <w:p w:rsidR="007534A5" w:rsidRPr="009A0A20" w:rsidRDefault="007534A5" w:rsidP="009A0A2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9A0A20">
        <w:rPr>
          <w:rFonts w:ascii="Liberation Serif" w:hAnsi="Liberation Serif" w:cs="Liberation Serif"/>
          <w:sz w:val="28"/>
          <w:szCs w:val="28"/>
        </w:rPr>
        <w:t>Считать утра</w:t>
      </w:r>
      <w:r w:rsidR="00F93BCA" w:rsidRPr="009A0A20">
        <w:rPr>
          <w:rFonts w:ascii="Liberation Serif" w:hAnsi="Liberation Serif" w:cs="Liberation Serif"/>
          <w:sz w:val="28"/>
          <w:szCs w:val="28"/>
        </w:rPr>
        <w:t xml:space="preserve">тившими силу </w:t>
      </w:r>
      <w:r w:rsidR="003F7C40">
        <w:rPr>
          <w:rFonts w:ascii="Liberation Serif" w:hAnsi="Liberation Serif" w:cs="Liberation Serif"/>
          <w:sz w:val="28"/>
          <w:szCs w:val="28"/>
        </w:rPr>
        <w:t>приказ от 18.04</w:t>
      </w:r>
      <w:r w:rsidR="008F350B" w:rsidRPr="009A0A20">
        <w:rPr>
          <w:rFonts w:ascii="Liberation Serif" w:hAnsi="Liberation Serif" w:cs="Liberation Serif"/>
          <w:sz w:val="28"/>
          <w:szCs w:val="28"/>
        </w:rPr>
        <w:t>.2024 №</w:t>
      </w:r>
      <w:r w:rsidR="009F4E69">
        <w:rPr>
          <w:rFonts w:ascii="Liberation Serif" w:hAnsi="Liberation Serif" w:cs="Liberation Serif"/>
          <w:sz w:val="28"/>
          <w:szCs w:val="28"/>
        </w:rPr>
        <w:t xml:space="preserve"> </w:t>
      </w:r>
      <w:r w:rsidR="003F7C40">
        <w:rPr>
          <w:rFonts w:ascii="Liberation Serif" w:hAnsi="Liberation Serif" w:cs="Liberation Serif"/>
          <w:sz w:val="28"/>
          <w:szCs w:val="28"/>
        </w:rPr>
        <w:t>14</w:t>
      </w:r>
      <w:r w:rsidR="002F24F1" w:rsidRPr="009A0A20">
        <w:rPr>
          <w:rFonts w:ascii="Liberation Serif" w:hAnsi="Liberation Serif" w:cs="Liberation Serif"/>
          <w:sz w:val="28"/>
          <w:szCs w:val="28"/>
        </w:rPr>
        <w:t xml:space="preserve"> «</w:t>
      </w:r>
      <w:r w:rsidR="00544AE9" w:rsidRPr="009A0A20">
        <w:rPr>
          <w:rFonts w:ascii="Liberation Serif" w:hAnsi="Liberation Serif" w:cs="Liberation Serif"/>
          <w:sz w:val="28"/>
          <w:szCs w:val="28"/>
        </w:rPr>
        <w:t>Об утверждении Ведомственного перечня отдельных видов товаров, работ, услуг, их потребительских свойств (в том числе качество) и характеристик (в том числе предельные цены товаров, работ, услуг) к ним Отраслевого органа Администрации Каменск-Уральского городского округа по жилищному хозяйству и подведомственному ему Муниципального казенного учреждения «Расчетный центр города Каменска-Уральского»</w:t>
      </w:r>
      <w:r w:rsidR="002F24F1" w:rsidRPr="009A0A20">
        <w:rPr>
          <w:rFonts w:ascii="Liberation Serif" w:hAnsi="Liberation Serif" w:cs="Liberation Serif"/>
          <w:sz w:val="28"/>
          <w:szCs w:val="28"/>
        </w:rPr>
        <w:t>».</w:t>
      </w:r>
      <w:proofErr w:type="gramEnd"/>
    </w:p>
    <w:p w:rsidR="0049342A" w:rsidRPr="009A0A20" w:rsidRDefault="002F24F1" w:rsidP="009A0A2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A0A20">
        <w:rPr>
          <w:rFonts w:ascii="Liberation Serif" w:hAnsi="Liberation Serif" w:cs="Liberation Serif"/>
          <w:sz w:val="28"/>
          <w:szCs w:val="28"/>
        </w:rPr>
        <w:t>Н</w:t>
      </w:r>
      <w:r w:rsidR="007E1579" w:rsidRPr="009A0A20">
        <w:rPr>
          <w:rFonts w:ascii="Liberation Serif" w:hAnsi="Liberation Serif" w:cs="Liberation Serif"/>
          <w:sz w:val="28"/>
          <w:szCs w:val="28"/>
        </w:rPr>
        <w:t xml:space="preserve">астоящий приказ </w:t>
      </w:r>
      <w:r w:rsidRPr="009A0A20">
        <w:rPr>
          <w:rFonts w:ascii="Liberation Serif" w:hAnsi="Liberation Serif" w:cs="Liberation Serif"/>
          <w:sz w:val="28"/>
          <w:szCs w:val="28"/>
        </w:rPr>
        <w:t>применяется</w:t>
      </w:r>
      <w:r w:rsidR="007E1579" w:rsidRPr="009A0A20">
        <w:rPr>
          <w:rFonts w:ascii="Liberation Serif" w:hAnsi="Liberation Serif" w:cs="Liberation Serif"/>
          <w:sz w:val="28"/>
          <w:szCs w:val="28"/>
        </w:rPr>
        <w:t xml:space="preserve"> с момента официального </w:t>
      </w:r>
      <w:r w:rsidRPr="009A0A20">
        <w:rPr>
          <w:rFonts w:ascii="Liberation Serif" w:hAnsi="Liberation Serif" w:cs="Liberation Serif"/>
          <w:sz w:val="28"/>
          <w:szCs w:val="28"/>
        </w:rPr>
        <w:t>опубликования</w:t>
      </w:r>
      <w:r w:rsidR="0049342A" w:rsidRPr="009A0A20">
        <w:rPr>
          <w:rFonts w:ascii="Liberation Serif" w:hAnsi="Liberation Serif" w:cs="Liberation Serif"/>
          <w:sz w:val="28"/>
          <w:szCs w:val="28"/>
        </w:rPr>
        <w:t>.</w:t>
      </w:r>
    </w:p>
    <w:p w:rsidR="004F65D2" w:rsidRPr="007534A5" w:rsidRDefault="004F65D2" w:rsidP="009A0A20">
      <w:pPr>
        <w:pStyle w:val="ConsPlusTitle"/>
        <w:widowControl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Liberation Serif" w:hAnsi="Liberation Serif" w:cs="Liberation Serif"/>
          <w:b w:val="0"/>
          <w:sz w:val="28"/>
          <w:szCs w:val="28"/>
        </w:rPr>
      </w:pPr>
      <w:proofErr w:type="gramStart"/>
      <w:r w:rsidRPr="007534A5">
        <w:rPr>
          <w:rFonts w:ascii="Liberation Serif" w:hAnsi="Liberation Serif" w:cs="Liberation Serif"/>
          <w:b w:val="0"/>
          <w:sz w:val="28"/>
          <w:szCs w:val="28"/>
        </w:rPr>
        <w:t>Контроль за</w:t>
      </w:r>
      <w:proofErr w:type="gramEnd"/>
      <w:r w:rsidRPr="007534A5">
        <w:rPr>
          <w:rFonts w:ascii="Liberation Serif" w:hAnsi="Liberation Serif" w:cs="Liberation Serif"/>
          <w:b w:val="0"/>
          <w:sz w:val="28"/>
          <w:szCs w:val="28"/>
        </w:rPr>
        <w:t xml:space="preserve"> исполнением настоящего </w:t>
      </w:r>
      <w:r w:rsidR="002F24F1">
        <w:rPr>
          <w:rFonts w:ascii="Liberation Serif" w:hAnsi="Liberation Serif" w:cs="Liberation Serif"/>
          <w:b w:val="0"/>
          <w:sz w:val="28"/>
          <w:szCs w:val="28"/>
        </w:rPr>
        <w:t>приказа оставляю за собой.</w:t>
      </w:r>
      <w:r w:rsidRPr="007534A5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</w:p>
    <w:p w:rsidR="004F65D2" w:rsidRPr="007534A5" w:rsidRDefault="004F65D2" w:rsidP="004F65D2">
      <w:pPr>
        <w:pStyle w:val="a5"/>
        <w:ind w:firstLine="567"/>
        <w:rPr>
          <w:rFonts w:ascii="Liberation Serif" w:hAnsi="Liberation Serif" w:cs="Liberation Serif"/>
          <w:szCs w:val="28"/>
        </w:rPr>
      </w:pPr>
    </w:p>
    <w:p w:rsidR="009249C3" w:rsidRPr="007534A5" w:rsidRDefault="009249C3" w:rsidP="004F65D2">
      <w:pPr>
        <w:pStyle w:val="a5"/>
        <w:ind w:firstLine="567"/>
        <w:rPr>
          <w:rFonts w:ascii="Liberation Serif" w:hAnsi="Liberation Serif" w:cs="Liberation Serif"/>
          <w:szCs w:val="28"/>
        </w:rPr>
      </w:pPr>
    </w:p>
    <w:p w:rsidR="002F24F1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>Начальник отраслевого органа</w:t>
      </w:r>
    </w:p>
    <w:p w:rsidR="002F24F1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 xml:space="preserve">Администрации городского округа </w:t>
      </w:r>
    </w:p>
    <w:p w:rsidR="009B3C57" w:rsidRPr="007534A5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  <w:sectPr w:rsidR="009B3C57" w:rsidRPr="007534A5" w:rsidSect="009249C3">
          <w:headerReference w:type="default" r:id="rId11"/>
          <w:pgSz w:w="11906" w:h="16838"/>
          <w:pgMar w:top="284" w:right="567" w:bottom="1134" w:left="1701" w:header="709" w:footer="709" w:gutter="0"/>
          <w:cols w:space="708"/>
          <w:docGrid w:linePitch="360"/>
        </w:sectPr>
      </w:pPr>
      <w:r>
        <w:rPr>
          <w:rFonts w:ascii="Liberation Serif" w:hAnsi="Liberation Serif" w:cs="Liberation Serif"/>
          <w:szCs w:val="28"/>
        </w:rPr>
        <w:t>По жилищному хозяйству</w:t>
      </w:r>
      <w:r w:rsidR="003006BA" w:rsidRPr="007534A5">
        <w:rPr>
          <w:rFonts w:ascii="Liberation Serif" w:hAnsi="Liberation Serif" w:cs="Liberation Serif"/>
          <w:szCs w:val="28"/>
        </w:rPr>
        <w:tab/>
      </w:r>
      <w:r w:rsidR="003006BA" w:rsidRPr="007534A5">
        <w:rPr>
          <w:rFonts w:ascii="Liberation Serif" w:hAnsi="Liberation Serif" w:cs="Liberation Serif"/>
          <w:szCs w:val="28"/>
        </w:rPr>
        <w:tab/>
      </w:r>
      <w:r w:rsidR="007008DA" w:rsidRPr="007534A5">
        <w:rPr>
          <w:rFonts w:ascii="Liberation Serif" w:hAnsi="Liberation Serif" w:cs="Liberation Serif"/>
          <w:szCs w:val="28"/>
        </w:rPr>
        <w:tab/>
      </w:r>
      <w:r w:rsidR="00C666EE">
        <w:rPr>
          <w:rFonts w:ascii="Liberation Serif" w:hAnsi="Liberation Serif" w:cs="Liberation Serif"/>
          <w:szCs w:val="28"/>
        </w:rPr>
        <w:t xml:space="preserve">                  </w:t>
      </w:r>
      <w:r>
        <w:rPr>
          <w:rFonts w:ascii="Liberation Serif" w:hAnsi="Liberation Serif" w:cs="Liberation Serif"/>
          <w:szCs w:val="28"/>
        </w:rPr>
        <w:t xml:space="preserve">  </w:t>
      </w:r>
      <w:bookmarkStart w:id="0" w:name="_GoBack"/>
      <w:bookmarkEnd w:id="0"/>
      <w:r>
        <w:rPr>
          <w:rFonts w:ascii="Liberation Serif" w:hAnsi="Liberation Serif" w:cs="Liberation Serif"/>
          <w:szCs w:val="28"/>
        </w:rPr>
        <w:t xml:space="preserve">                    </w:t>
      </w:r>
      <w:r w:rsidR="00C666EE">
        <w:rPr>
          <w:rFonts w:ascii="Liberation Serif" w:hAnsi="Liberation Serif" w:cs="Liberation Serif"/>
          <w:szCs w:val="28"/>
        </w:rPr>
        <w:t xml:space="preserve"> </w:t>
      </w:r>
      <w:r>
        <w:rPr>
          <w:rFonts w:ascii="Liberation Serif" w:hAnsi="Liberation Serif" w:cs="Liberation Serif"/>
          <w:szCs w:val="28"/>
        </w:rPr>
        <w:t>Ю</w:t>
      </w:r>
      <w:r w:rsidR="00D2748A" w:rsidRPr="007534A5">
        <w:rPr>
          <w:rFonts w:ascii="Liberation Serif" w:hAnsi="Liberation Serif" w:cs="Liberation Serif"/>
          <w:szCs w:val="28"/>
        </w:rPr>
        <w:t>.</w:t>
      </w:r>
      <w:r>
        <w:rPr>
          <w:rFonts w:ascii="Liberation Serif" w:hAnsi="Liberation Serif" w:cs="Liberation Serif"/>
          <w:szCs w:val="28"/>
        </w:rPr>
        <w:t>П</w:t>
      </w:r>
      <w:r w:rsidR="00D2748A" w:rsidRPr="007534A5">
        <w:rPr>
          <w:rFonts w:ascii="Liberation Serif" w:hAnsi="Liberation Serif" w:cs="Liberation Serif"/>
          <w:szCs w:val="28"/>
        </w:rPr>
        <w:t>.</w:t>
      </w:r>
      <w:r w:rsidR="00C666EE">
        <w:rPr>
          <w:rFonts w:ascii="Liberation Serif" w:hAnsi="Liberation Serif" w:cs="Liberation Serif"/>
          <w:szCs w:val="28"/>
        </w:rPr>
        <w:t xml:space="preserve"> </w:t>
      </w:r>
      <w:r w:rsidR="003634BF">
        <w:rPr>
          <w:rFonts w:ascii="Liberation Serif" w:hAnsi="Liberation Serif" w:cs="Liberation Serif"/>
          <w:szCs w:val="28"/>
        </w:rPr>
        <w:t>Дегтярев</w:t>
      </w:r>
    </w:p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Default="00B975E6" w:rsidP="00B975E6"/>
    <w:p w:rsidR="00B975E6" w:rsidRPr="00B975E6" w:rsidRDefault="00B975E6" w:rsidP="00B975E6"/>
    <w:p w:rsidR="00B975E6" w:rsidRDefault="00B975E6" w:rsidP="00B975E6"/>
    <w:p w:rsidR="00455783" w:rsidRPr="00B975E6" w:rsidRDefault="00B975E6" w:rsidP="00B975E6">
      <w:pPr>
        <w:tabs>
          <w:tab w:val="left" w:pos="8400"/>
        </w:tabs>
      </w:pPr>
      <w:r>
        <w:tab/>
      </w:r>
    </w:p>
    <w:sectPr w:rsidR="00455783" w:rsidRPr="00B975E6" w:rsidSect="00EB2D7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CE6" w:rsidRPr="00042859" w:rsidRDefault="00AD7CE6" w:rsidP="00042859">
      <w:pPr>
        <w:pStyle w:val="ConsPlusNormal"/>
        <w:rPr>
          <w:rFonts w:ascii="Times New Roman" w:hAnsi="Times New Roman" w:cs="Times New Roman"/>
        </w:rPr>
      </w:pPr>
      <w:r>
        <w:separator/>
      </w:r>
    </w:p>
  </w:endnote>
  <w:endnote w:type="continuationSeparator" w:id="0">
    <w:p w:rsidR="00AD7CE6" w:rsidRPr="00042859" w:rsidRDefault="00AD7CE6" w:rsidP="00042859">
      <w:pPr>
        <w:pStyle w:val="ConsPlusNormal"/>
        <w:rPr>
          <w:rFonts w:ascii="Times New Roman" w:hAnsi="Times New Roman" w:cs="Times New Roma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CE6" w:rsidRPr="00042859" w:rsidRDefault="00AD7CE6" w:rsidP="00042859">
      <w:pPr>
        <w:pStyle w:val="ConsPlusNormal"/>
        <w:rPr>
          <w:rFonts w:ascii="Times New Roman" w:hAnsi="Times New Roman" w:cs="Times New Roman"/>
        </w:rPr>
      </w:pPr>
      <w:r>
        <w:separator/>
      </w:r>
    </w:p>
  </w:footnote>
  <w:footnote w:type="continuationSeparator" w:id="0">
    <w:p w:rsidR="00AD7CE6" w:rsidRPr="00042859" w:rsidRDefault="00AD7CE6" w:rsidP="00042859">
      <w:pPr>
        <w:pStyle w:val="ConsPlusNormal"/>
        <w:rPr>
          <w:rFonts w:ascii="Times New Roman" w:hAnsi="Times New Roman" w:cs="Times New Roma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3478501"/>
      <w:docPartObj>
        <w:docPartGallery w:val="Page Numbers (Top of Page)"/>
        <w:docPartUnique/>
      </w:docPartObj>
    </w:sdtPr>
    <w:sdtEndPr/>
    <w:sdtContent>
      <w:p w:rsidR="00455783" w:rsidRDefault="00455783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34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55783" w:rsidRDefault="0045578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E75A4"/>
    <w:multiLevelType w:val="hybridMultilevel"/>
    <w:tmpl w:val="AFD03C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5D2"/>
    <w:rsid w:val="000133B1"/>
    <w:rsid w:val="00013547"/>
    <w:rsid w:val="00023722"/>
    <w:rsid w:val="00032063"/>
    <w:rsid w:val="00034093"/>
    <w:rsid w:val="0003439A"/>
    <w:rsid w:val="00042859"/>
    <w:rsid w:val="00042DDA"/>
    <w:rsid w:val="00056EDB"/>
    <w:rsid w:val="00063155"/>
    <w:rsid w:val="0006745E"/>
    <w:rsid w:val="00070519"/>
    <w:rsid w:val="00076734"/>
    <w:rsid w:val="000811B4"/>
    <w:rsid w:val="0008198E"/>
    <w:rsid w:val="00084F51"/>
    <w:rsid w:val="00085BF7"/>
    <w:rsid w:val="00087C24"/>
    <w:rsid w:val="000936DB"/>
    <w:rsid w:val="000A145E"/>
    <w:rsid w:val="000A6274"/>
    <w:rsid w:val="000B15CF"/>
    <w:rsid w:val="000B2F36"/>
    <w:rsid w:val="000C08E5"/>
    <w:rsid w:val="000C6690"/>
    <w:rsid w:val="000C74C0"/>
    <w:rsid w:val="000D1F68"/>
    <w:rsid w:val="000D4D98"/>
    <w:rsid w:val="000E0EAC"/>
    <w:rsid w:val="000E32E6"/>
    <w:rsid w:val="000F1D01"/>
    <w:rsid w:val="000F51C2"/>
    <w:rsid w:val="0010139B"/>
    <w:rsid w:val="00120497"/>
    <w:rsid w:val="001212CF"/>
    <w:rsid w:val="00125786"/>
    <w:rsid w:val="001302C6"/>
    <w:rsid w:val="00133698"/>
    <w:rsid w:val="0013394E"/>
    <w:rsid w:val="00135834"/>
    <w:rsid w:val="001360D6"/>
    <w:rsid w:val="00137346"/>
    <w:rsid w:val="00152369"/>
    <w:rsid w:val="00155F4C"/>
    <w:rsid w:val="00170433"/>
    <w:rsid w:val="0017697E"/>
    <w:rsid w:val="00176E94"/>
    <w:rsid w:val="00195B59"/>
    <w:rsid w:val="001B249A"/>
    <w:rsid w:val="001C4883"/>
    <w:rsid w:val="001D2394"/>
    <w:rsid w:val="001F0C53"/>
    <w:rsid w:val="00205164"/>
    <w:rsid w:val="002068D4"/>
    <w:rsid w:val="002125C2"/>
    <w:rsid w:val="00214D54"/>
    <w:rsid w:val="00231961"/>
    <w:rsid w:val="002374B2"/>
    <w:rsid w:val="002459FA"/>
    <w:rsid w:val="00252B09"/>
    <w:rsid w:val="0025458F"/>
    <w:rsid w:val="00257AA8"/>
    <w:rsid w:val="002626DD"/>
    <w:rsid w:val="002709C1"/>
    <w:rsid w:val="00271DBD"/>
    <w:rsid w:val="002729DE"/>
    <w:rsid w:val="002841A5"/>
    <w:rsid w:val="00291C40"/>
    <w:rsid w:val="002A293C"/>
    <w:rsid w:val="002A4057"/>
    <w:rsid w:val="002B2533"/>
    <w:rsid w:val="002C60AE"/>
    <w:rsid w:val="002E6A94"/>
    <w:rsid w:val="002F24F1"/>
    <w:rsid w:val="002F38CB"/>
    <w:rsid w:val="003006BA"/>
    <w:rsid w:val="003033D3"/>
    <w:rsid w:val="0030777E"/>
    <w:rsid w:val="00310073"/>
    <w:rsid w:val="003105FA"/>
    <w:rsid w:val="00315526"/>
    <w:rsid w:val="00322479"/>
    <w:rsid w:val="003245D2"/>
    <w:rsid w:val="00325FCE"/>
    <w:rsid w:val="003338FD"/>
    <w:rsid w:val="00337E23"/>
    <w:rsid w:val="00340CF7"/>
    <w:rsid w:val="003423ED"/>
    <w:rsid w:val="00344293"/>
    <w:rsid w:val="0034758C"/>
    <w:rsid w:val="0035300A"/>
    <w:rsid w:val="00355CE4"/>
    <w:rsid w:val="003634B8"/>
    <w:rsid w:val="003634BF"/>
    <w:rsid w:val="0036603D"/>
    <w:rsid w:val="00366049"/>
    <w:rsid w:val="00370681"/>
    <w:rsid w:val="00374D32"/>
    <w:rsid w:val="003814EB"/>
    <w:rsid w:val="0039015F"/>
    <w:rsid w:val="003A4048"/>
    <w:rsid w:val="003A4CD1"/>
    <w:rsid w:val="003A55FF"/>
    <w:rsid w:val="003A7AAA"/>
    <w:rsid w:val="003C1C6F"/>
    <w:rsid w:val="003F1A46"/>
    <w:rsid w:val="003F6459"/>
    <w:rsid w:val="003F6672"/>
    <w:rsid w:val="003F7C40"/>
    <w:rsid w:val="00406D34"/>
    <w:rsid w:val="00416631"/>
    <w:rsid w:val="00417247"/>
    <w:rsid w:val="00417DA7"/>
    <w:rsid w:val="00451EDC"/>
    <w:rsid w:val="0045276C"/>
    <w:rsid w:val="00453B9D"/>
    <w:rsid w:val="00455783"/>
    <w:rsid w:val="0047338E"/>
    <w:rsid w:val="00477271"/>
    <w:rsid w:val="00483283"/>
    <w:rsid w:val="0049342A"/>
    <w:rsid w:val="0049601D"/>
    <w:rsid w:val="00497F99"/>
    <w:rsid w:val="004A0EF2"/>
    <w:rsid w:val="004A2265"/>
    <w:rsid w:val="004A440E"/>
    <w:rsid w:val="004A5A3E"/>
    <w:rsid w:val="004A66BF"/>
    <w:rsid w:val="004B2C20"/>
    <w:rsid w:val="004C194B"/>
    <w:rsid w:val="004D0C68"/>
    <w:rsid w:val="004D2C63"/>
    <w:rsid w:val="004E37A2"/>
    <w:rsid w:val="004E77B9"/>
    <w:rsid w:val="004E7D6E"/>
    <w:rsid w:val="004F4246"/>
    <w:rsid w:val="004F4260"/>
    <w:rsid w:val="004F45F0"/>
    <w:rsid w:val="004F65D2"/>
    <w:rsid w:val="005018B8"/>
    <w:rsid w:val="00501AA6"/>
    <w:rsid w:val="00501FC3"/>
    <w:rsid w:val="005052AA"/>
    <w:rsid w:val="00506BB1"/>
    <w:rsid w:val="005101FD"/>
    <w:rsid w:val="00524CBE"/>
    <w:rsid w:val="005258A9"/>
    <w:rsid w:val="00525D77"/>
    <w:rsid w:val="00526A9A"/>
    <w:rsid w:val="00527D5C"/>
    <w:rsid w:val="00533E8F"/>
    <w:rsid w:val="00536788"/>
    <w:rsid w:val="00544AE9"/>
    <w:rsid w:val="00546303"/>
    <w:rsid w:val="00550716"/>
    <w:rsid w:val="00560161"/>
    <w:rsid w:val="005643A2"/>
    <w:rsid w:val="00567417"/>
    <w:rsid w:val="00571079"/>
    <w:rsid w:val="00590ADC"/>
    <w:rsid w:val="005A20BE"/>
    <w:rsid w:val="005B022A"/>
    <w:rsid w:val="005C29AB"/>
    <w:rsid w:val="005C3AAF"/>
    <w:rsid w:val="005D5A40"/>
    <w:rsid w:val="005D5E26"/>
    <w:rsid w:val="005E3804"/>
    <w:rsid w:val="005E6445"/>
    <w:rsid w:val="005F0A3E"/>
    <w:rsid w:val="005F29C9"/>
    <w:rsid w:val="005F2DC2"/>
    <w:rsid w:val="006047D4"/>
    <w:rsid w:val="0060519C"/>
    <w:rsid w:val="00615693"/>
    <w:rsid w:val="00626CA5"/>
    <w:rsid w:val="006322A0"/>
    <w:rsid w:val="00635272"/>
    <w:rsid w:val="00641948"/>
    <w:rsid w:val="006477E2"/>
    <w:rsid w:val="00650807"/>
    <w:rsid w:val="00656BD8"/>
    <w:rsid w:val="00662CEF"/>
    <w:rsid w:val="006724D2"/>
    <w:rsid w:val="00673F0C"/>
    <w:rsid w:val="0067659C"/>
    <w:rsid w:val="0067759C"/>
    <w:rsid w:val="00697191"/>
    <w:rsid w:val="006A004F"/>
    <w:rsid w:val="006A7782"/>
    <w:rsid w:val="006B1BDC"/>
    <w:rsid w:val="006B2B5A"/>
    <w:rsid w:val="006B7A15"/>
    <w:rsid w:val="006C6C5E"/>
    <w:rsid w:val="006E13E8"/>
    <w:rsid w:val="006E1DA5"/>
    <w:rsid w:val="006E4E35"/>
    <w:rsid w:val="006F40C6"/>
    <w:rsid w:val="006F7E3A"/>
    <w:rsid w:val="00700581"/>
    <w:rsid w:val="007008DA"/>
    <w:rsid w:val="00700BAE"/>
    <w:rsid w:val="00702165"/>
    <w:rsid w:val="00703627"/>
    <w:rsid w:val="00703DF7"/>
    <w:rsid w:val="007061A5"/>
    <w:rsid w:val="00711A50"/>
    <w:rsid w:val="00712579"/>
    <w:rsid w:val="00712E8C"/>
    <w:rsid w:val="00721660"/>
    <w:rsid w:val="0073704D"/>
    <w:rsid w:val="007379AB"/>
    <w:rsid w:val="007534A5"/>
    <w:rsid w:val="00755F53"/>
    <w:rsid w:val="00760E1E"/>
    <w:rsid w:val="00760E94"/>
    <w:rsid w:val="00772479"/>
    <w:rsid w:val="00775863"/>
    <w:rsid w:val="00780D4C"/>
    <w:rsid w:val="00785283"/>
    <w:rsid w:val="00787C24"/>
    <w:rsid w:val="00790F57"/>
    <w:rsid w:val="0079133E"/>
    <w:rsid w:val="00795238"/>
    <w:rsid w:val="007A09CA"/>
    <w:rsid w:val="007A673C"/>
    <w:rsid w:val="007A7887"/>
    <w:rsid w:val="007B78B6"/>
    <w:rsid w:val="007C57C1"/>
    <w:rsid w:val="007D083B"/>
    <w:rsid w:val="007D2947"/>
    <w:rsid w:val="007E010E"/>
    <w:rsid w:val="007E1579"/>
    <w:rsid w:val="00801396"/>
    <w:rsid w:val="00802CDF"/>
    <w:rsid w:val="008162C5"/>
    <w:rsid w:val="0082174B"/>
    <w:rsid w:val="0086723D"/>
    <w:rsid w:val="00871148"/>
    <w:rsid w:val="00876076"/>
    <w:rsid w:val="008949B8"/>
    <w:rsid w:val="008A1E6E"/>
    <w:rsid w:val="008A4181"/>
    <w:rsid w:val="008A6BC9"/>
    <w:rsid w:val="008A7FA2"/>
    <w:rsid w:val="008B538F"/>
    <w:rsid w:val="008B7D6D"/>
    <w:rsid w:val="008C00C3"/>
    <w:rsid w:val="008C0E41"/>
    <w:rsid w:val="008C2477"/>
    <w:rsid w:val="008C5F7A"/>
    <w:rsid w:val="008D4F9A"/>
    <w:rsid w:val="008D5442"/>
    <w:rsid w:val="008D7522"/>
    <w:rsid w:val="008E2DE1"/>
    <w:rsid w:val="008E4348"/>
    <w:rsid w:val="008F033C"/>
    <w:rsid w:val="008F2184"/>
    <w:rsid w:val="008F350B"/>
    <w:rsid w:val="008F57D5"/>
    <w:rsid w:val="00907923"/>
    <w:rsid w:val="00912F62"/>
    <w:rsid w:val="009157D9"/>
    <w:rsid w:val="009249C3"/>
    <w:rsid w:val="0092723C"/>
    <w:rsid w:val="00935F01"/>
    <w:rsid w:val="00942030"/>
    <w:rsid w:val="00944287"/>
    <w:rsid w:val="009641A3"/>
    <w:rsid w:val="009830C0"/>
    <w:rsid w:val="0098330C"/>
    <w:rsid w:val="00985137"/>
    <w:rsid w:val="00985BB8"/>
    <w:rsid w:val="00986ECC"/>
    <w:rsid w:val="009876F9"/>
    <w:rsid w:val="00993517"/>
    <w:rsid w:val="009A0A20"/>
    <w:rsid w:val="009A13C9"/>
    <w:rsid w:val="009A5193"/>
    <w:rsid w:val="009A596B"/>
    <w:rsid w:val="009B3C57"/>
    <w:rsid w:val="009C2972"/>
    <w:rsid w:val="009D3AAF"/>
    <w:rsid w:val="009E2D66"/>
    <w:rsid w:val="009E4BDC"/>
    <w:rsid w:val="009F11B3"/>
    <w:rsid w:val="009F4804"/>
    <w:rsid w:val="009F4E69"/>
    <w:rsid w:val="009F70BE"/>
    <w:rsid w:val="00A1076A"/>
    <w:rsid w:val="00A21C91"/>
    <w:rsid w:val="00A24A66"/>
    <w:rsid w:val="00A479FD"/>
    <w:rsid w:val="00A5719A"/>
    <w:rsid w:val="00A81E09"/>
    <w:rsid w:val="00A84FC4"/>
    <w:rsid w:val="00A90979"/>
    <w:rsid w:val="00A91E33"/>
    <w:rsid w:val="00A920F6"/>
    <w:rsid w:val="00A92C46"/>
    <w:rsid w:val="00A95989"/>
    <w:rsid w:val="00AA092E"/>
    <w:rsid w:val="00AC3387"/>
    <w:rsid w:val="00AC37F7"/>
    <w:rsid w:val="00AD7CE6"/>
    <w:rsid w:val="00AE05FE"/>
    <w:rsid w:val="00AE466E"/>
    <w:rsid w:val="00AF7EA6"/>
    <w:rsid w:val="00B02973"/>
    <w:rsid w:val="00B100BD"/>
    <w:rsid w:val="00B11F47"/>
    <w:rsid w:val="00B151B9"/>
    <w:rsid w:val="00B155AA"/>
    <w:rsid w:val="00B23EFD"/>
    <w:rsid w:val="00B243DF"/>
    <w:rsid w:val="00B26732"/>
    <w:rsid w:val="00B32EAF"/>
    <w:rsid w:val="00B33485"/>
    <w:rsid w:val="00B33727"/>
    <w:rsid w:val="00B339D3"/>
    <w:rsid w:val="00B35553"/>
    <w:rsid w:val="00B4209D"/>
    <w:rsid w:val="00B45D38"/>
    <w:rsid w:val="00B46946"/>
    <w:rsid w:val="00B635CA"/>
    <w:rsid w:val="00B652BE"/>
    <w:rsid w:val="00B725FC"/>
    <w:rsid w:val="00B72F65"/>
    <w:rsid w:val="00B76D1D"/>
    <w:rsid w:val="00B87621"/>
    <w:rsid w:val="00B95DBC"/>
    <w:rsid w:val="00B975E6"/>
    <w:rsid w:val="00B97A90"/>
    <w:rsid w:val="00BA7870"/>
    <w:rsid w:val="00BB3E61"/>
    <w:rsid w:val="00BB5CF1"/>
    <w:rsid w:val="00BC67ED"/>
    <w:rsid w:val="00BD288F"/>
    <w:rsid w:val="00BD41BF"/>
    <w:rsid w:val="00C3618D"/>
    <w:rsid w:val="00C37FC2"/>
    <w:rsid w:val="00C403CF"/>
    <w:rsid w:val="00C56682"/>
    <w:rsid w:val="00C610A7"/>
    <w:rsid w:val="00C6422D"/>
    <w:rsid w:val="00C64E92"/>
    <w:rsid w:val="00C666EE"/>
    <w:rsid w:val="00C70A64"/>
    <w:rsid w:val="00C730BD"/>
    <w:rsid w:val="00C73CE0"/>
    <w:rsid w:val="00C86594"/>
    <w:rsid w:val="00CA6698"/>
    <w:rsid w:val="00CB216D"/>
    <w:rsid w:val="00CB55B0"/>
    <w:rsid w:val="00CD24C9"/>
    <w:rsid w:val="00CD77F5"/>
    <w:rsid w:val="00CE2804"/>
    <w:rsid w:val="00CE59E7"/>
    <w:rsid w:val="00CE66AA"/>
    <w:rsid w:val="00CF51C3"/>
    <w:rsid w:val="00D00D1A"/>
    <w:rsid w:val="00D05BA6"/>
    <w:rsid w:val="00D11573"/>
    <w:rsid w:val="00D12BA4"/>
    <w:rsid w:val="00D2565C"/>
    <w:rsid w:val="00D266D4"/>
    <w:rsid w:val="00D26E43"/>
    <w:rsid w:val="00D2748A"/>
    <w:rsid w:val="00D334C8"/>
    <w:rsid w:val="00D3607F"/>
    <w:rsid w:val="00D410C9"/>
    <w:rsid w:val="00D42647"/>
    <w:rsid w:val="00D4318B"/>
    <w:rsid w:val="00D43CC1"/>
    <w:rsid w:val="00D44FFF"/>
    <w:rsid w:val="00D5676D"/>
    <w:rsid w:val="00D717E1"/>
    <w:rsid w:val="00D72A7A"/>
    <w:rsid w:val="00D81926"/>
    <w:rsid w:val="00D87014"/>
    <w:rsid w:val="00D921D5"/>
    <w:rsid w:val="00DB2DCE"/>
    <w:rsid w:val="00DB5243"/>
    <w:rsid w:val="00DD699F"/>
    <w:rsid w:val="00E07187"/>
    <w:rsid w:val="00E07A4F"/>
    <w:rsid w:val="00E12AC0"/>
    <w:rsid w:val="00E15B8D"/>
    <w:rsid w:val="00E16AC7"/>
    <w:rsid w:val="00E51D8D"/>
    <w:rsid w:val="00E51E71"/>
    <w:rsid w:val="00E53FBC"/>
    <w:rsid w:val="00E564A3"/>
    <w:rsid w:val="00E5672F"/>
    <w:rsid w:val="00E61624"/>
    <w:rsid w:val="00E64FF4"/>
    <w:rsid w:val="00E67B8F"/>
    <w:rsid w:val="00E72DCB"/>
    <w:rsid w:val="00E80585"/>
    <w:rsid w:val="00E83614"/>
    <w:rsid w:val="00E83A7A"/>
    <w:rsid w:val="00E845C4"/>
    <w:rsid w:val="00E85170"/>
    <w:rsid w:val="00E92F35"/>
    <w:rsid w:val="00EA27D8"/>
    <w:rsid w:val="00EA64B3"/>
    <w:rsid w:val="00EA78E5"/>
    <w:rsid w:val="00EB2D7F"/>
    <w:rsid w:val="00ED1971"/>
    <w:rsid w:val="00ED41D1"/>
    <w:rsid w:val="00EF4014"/>
    <w:rsid w:val="00EF4983"/>
    <w:rsid w:val="00EF5062"/>
    <w:rsid w:val="00F02433"/>
    <w:rsid w:val="00F145DA"/>
    <w:rsid w:val="00F1638D"/>
    <w:rsid w:val="00F17347"/>
    <w:rsid w:val="00F3160E"/>
    <w:rsid w:val="00F34F3A"/>
    <w:rsid w:val="00F45F1A"/>
    <w:rsid w:val="00F465E0"/>
    <w:rsid w:val="00F518A7"/>
    <w:rsid w:val="00F56B5F"/>
    <w:rsid w:val="00F6363A"/>
    <w:rsid w:val="00F63686"/>
    <w:rsid w:val="00F6408F"/>
    <w:rsid w:val="00F75F60"/>
    <w:rsid w:val="00F92978"/>
    <w:rsid w:val="00F93BCA"/>
    <w:rsid w:val="00F943B4"/>
    <w:rsid w:val="00F952F5"/>
    <w:rsid w:val="00FA194B"/>
    <w:rsid w:val="00FB2DB4"/>
    <w:rsid w:val="00FB668C"/>
    <w:rsid w:val="00FC2991"/>
    <w:rsid w:val="00FD67B8"/>
    <w:rsid w:val="00FF06E9"/>
    <w:rsid w:val="00FF7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10"/>
    <w:rsid w:val="004F65D2"/>
    <w:pPr>
      <w:jc w:val="both"/>
    </w:pPr>
    <w:rPr>
      <w:sz w:val="28"/>
    </w:rPr>
  </w:style>
  <w:style w:type="character" w:customStyle="1" w:styleId="10">
    <w:name w:val="Основной текст Знак1"/>
    <w:link w:val="a5"/>
    <w:rsid w:val="004F65D2"/>
    <w:rPr>
      <w:sz w:val="28"/>
    </w:rPr>
  </w:style>
  <w:style w:type="character" w:customStyle="1" w:styleId="a6">
    <w:name w:val="Основной текст Знак"/>
    <w:basedOn w:val="a0"/>
    <w:rsid w:val="004F65D2"/>
  </w:style>
  <w:style w:type="paragraph" w:customStyle="1" w:styleId="ConsPlusTitle">
    <w:name w:val="ConsPlusTitle"/>
    <w:rsid w:val="004F65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rsid w:val="007036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362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5F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page number"/>
    <w:basedOn w:val="a0"/>
    <w:rsid w:val="000C74C0"/>
  </w:style>
  <w:style w:type="paragraph" w:styleId="20">
    <w:name w:val="Body Text Indent 2"/>
    <w:basedOn w:val="a"/>
    <w:link w:val="21"/>
    <w:rsid w:val="000C74C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C74C0"/>
  </w:style>
  <w:style w:type="character" w:customStyle="1" w:styleId="product-specvalue-inner">
    <w:name w:val="product-spec__value-inner"/>
    <w:basedOn w:val="a0"/>
    <w:rsid w:val="00C730BD"/>
  </w:style>
  <w:style w:type="paragraph" w:styleId="aa">
    <w:name w:val="List Paragraph"/>
    <w:basedOn w:val="a"/>
    <w:uiPriority w:val="34"/>
    <w:qFormat/>
    <w:rsid w:val="00E51D8D"/>
    <w:pPr>
      <w:ind w:left="720"/>
      <w:contextualSpacing/>
    </w:pPr>
  </w:style>
  <w:style w:type="paragraph" w:styleId="ab">
    <w:name w:val="header"/>
    <w:basedOn w:val="a"/>
    <w:link w:val="ac"/>
    <w:uiPriority w:val="99"/>
    <w:rsid w:val="0004285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42859"/>
  </w:style>
  <w:style w:type="paragraph" w:styleId="ad">
    <w:name w:val="footer"/>
    <w:basedOn w:val="a"/>
    <w:link w:val="ae"/>
    <w:rsid w:val="000428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428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10"/>
    <w:rsid w:val="004F65D2"/>
    <w:pPr>
      <w:jc w:val="both"/>
    </w:pPr>
    <w:rPr>
      <w:sz w:val="28"/>
    </w:rPr>
  </w:style>
  <w:style w:type="character" w:customStyle="1" w:styleId="10">
    <w:name w:val="Основной текст Знак1"/>
    <w:link w:val="a5"/>
    <w:rsid w:val="004F65D2"/>
    <w:rPr>
      <w:sz w:val="28"/>
    </w:rPr>
  </w:style>
  <w:style w:type="character" w:customStyle="1" w:styleId="a6">
    <w:name w:val="Основной текст Знак"/>
    <w:basedOn w:val="a0"/>
    <w:rsid w:val="004F65D2"/>
  </w:style>
  <w:style w:type="paragraph" w:customStyle="1" w:styleId="ConsPlusTitle">
    <w:name w:val="ConsPlusTitle"/>
    <w:rsid w:val="004F65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rsid w:val="007036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362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5F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page number"/>
    <w:basedOn w:val="a0"/>
    <w:rsid w:val="000C74C0"/>
  </w:style>
  <w:style w:type="paragraph" w:styleId="20">
    <w:name w:val="Body Text Indent 2"/>
    <w:basedOn w:val="a"/>
    <w:link w:val="21"/>
    <w:rsid w:val="000C74C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C74C0"/>
  </w:style>
  <w:style w:type="character" w:customStyle="1" w:styleId="product-specvalue-inner">
    <w:name w:val="product-spec__value-inner"/>
    <w:basedOn w:val="a0"/>
    <w:rsid w:val="00C730BD"/>
  </w:style>
  <w:style w:type="paragraph" w:styleId="aa">
    <w:name w:val="List Paragraph"/>
    <w:basedOn w:val="a"/>
    <w:uiPriority w:val="34"/>
    <w:qFormat/>
    <w:rsid w:val="00E51D8D"/>
    <w:pPr>
      <w:ind w:left="720"/>
      <w:contextualSpacing/>
    </w:pPr>
  </w:style>
  <w:style w:type="paragraph" w:styleId="ab">
    <w:name w:val="header"/>
    <w:basedOn w:val="a"/>
    <w:link w:val="ac"/>
    <w:uiPriority w:val="99"/>
    <w:rsid w:val="0004285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42859"/>
  </w:style>
  <w:style w:type="paragraph" w:styleId="ad">
    <w:name w:val="footer"/>
    <w:basedOn w:val="a"/>
    <w:link w:val="ae"/>
    <w:rsid w:val="000428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42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0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T_1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37CF7-22E0-497A-805A-6A8736CCF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150</TotalTime>
  <Pages>3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Yurkov</cp:lastModifiedBy>
  <cp:revision>14</cp:revision>
  <cp:lastPrinted>2023-09-29T06:33:00Z</cp:lastPrinted>
  <dcterms:created xsi:type="dcterms:W3CDTF">2023-12-26T11:42:00Z</dcterms:created>
  <dcterms:modified xsi:type="dcterms:W3CDTF">2024-05-16T08:45:00Z</dcterms:modified>
</cp:coreProperties>
</file>